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D32BF" w14:textId="77777777" w:rsidR="000B6558" w:rsidRDefault="000B6558" w:rsidP="000B655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DUFFELD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63E08E2B" w14:textId="77777777" w:rsidR="000B6558" w:rsidRDefault="000B6558" w:rsidP="000B655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38BAFE15" w14:textId="77777777" w:rsidR="000B6558" w:rsidRDefault="000B6558" w:rsidP="000B655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8B24C22" w14:textId="77777777" w:rsidR="000B6558" w:rsidRDefault="000B6558" w:rsidP="000B655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B1FB2C1" w14:textId="77777777" w:rsidR="000B6558" w:rsidRDefault="000B6558" w:rsidP="000B6558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3A198070" w14:textId="77777777" w:rsidR="000B6558" w:rsidRPr="00065994" w:rsidRDefault="000B6558" w:rsidP="000B6558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7F6118EF" w14:textId="77777777" w:rsidR="000B6558" w:rsidRPr="00065994" w:rsidRDefault="000B6558" w:rsidP="000B6558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4B067745" w14:textId="77777777" w:rsidR="000B6558" w:rsidRDefault="000B6558" w:rsidP="000B6558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521A6204" w14:textId="77777777" w:rsidR="000B6558" w:rsidRDefault="000B6558" w:rsidP="000B655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92F0606" w14:textId="77777777" w:rsidR="000B6558" w:rsidRDefault="000B6558" w:rsidP="000B655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76650DA" w14:textId="7C06F476" w:rsidR="00BA00AB" w:rsidRPr="00EB3209" w:rsidRDefault="000B6558" w:rsidP="000B6558">
      <w:pPr>
        <w:pStyle w:val="NoSpacing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shd w:val="clear" w:color="auto" w:fill="FFFFFF"/>
        </w:rPr>
        <w:t>22 September 2023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111C5" w14:textId="77777777" w:rsidR="000B6558" w:rsidRDefault="000B6558" w:rsidP="009139A6">
      <w:r>
        <w:separator/>
      </w:r>
    </w:p>
  </w:endnote>
  <w:endnote w:type="continuationSeparator" w:id="0">
    <w:p w14:paraId="3105C320" w14:textId="77777777" w:rsidR="000B6558" w:rsidRDefault="000B65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1ED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04E0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9B9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885C0" w14:textId="77777777" w:rsidR="000B6558" w:rsidRDefault="000B6558" w:rsidP="009139A6">
      <w:r>
        <w:separator/>
      </w:r>
    </w:p>
  </w:footnote>
  <w:footnote w:type="continuationSeparator" w:id="0">
    <w:p w14:paraId="19E3D43F" w14:textId="77777777" w:rsidR="000B6558" w:rsidRDefault="000B65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2A8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050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E3F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58"/>
    <w:rsid w:val="000666E0"/>
    <w:rsid w:val="000B6558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D2F76"/>
  <w15:chartTrackingRefBased/>
  <w15:docId w15:val="{023A100E-0338-4D65-B9E8-3AC67BEBB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2023-09-30T16:25:00Z</dcterms:created>
  <dcterms:modified xsi:type="dcterms:W3CDTF">2023-09-30T16:26:00Z</dcterms:modified>
</cp:coreProperties>
</file>